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26" w:rsidRPr="005742A8" w:rsidRDefault="00591326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</w:p>
    <w:p w:rsidR="00591326" w:rsidRPr="005742A8" w:rsidRDefault="00591326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591326" w:rsidRPr="005742A8" w:rsidRDefault="00591326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591326" w:rsidRDefault="00591326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326" w:rsidRDefault="00591326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326" w:rsidRPr="005742A8" w:rsidRDefault="00591326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326" w:rsidRPr="00BA275E" w:rsidRDefault="00591326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Pr="00BA275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591326" w:rsidRPr="00BA275E" w:rsidRDefault="00591326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91326" w:rsidRDefault="00591326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91326" w:rsidRPr="001718C6" w:rsidRDefault="00591326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591326" w:rsidRDefault="00591326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1326" w:rsidRDefault="00591326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1326" w:rsidRPr="009E0A7B" w:rsidRDefault="00591326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ИНФОРМАЦИЯ</w:t>
      </w:r>
    </w:p>
    <w:p w:rsidR="00591326" w:rsidRDefault="00591326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О НАЛИЧИ</w:t>
      </w:r>
      <w:r>
        <w:rPr>
          <w:rFonts w:ascii="Times New Roman" w:hAnsi="Times New Roman" w:cs="Times New Roman"/>
          <w:sz w:val="28"/>
          <w:szCs w:val="28"/>
        </w:rPr>
        <w:t>И В ТЕЧЕНИЕ ПОСЛЕДНИХ ПЯТИ ЛЕТ,</w:t>
      </w:r>
    </w:p>
    <w:p w:rsidR="00591326" w:rsidRPr="009E0A7B" w:rsidRDefault="00591326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ПОДАЧЕ ЗАЯВЛЕНИЯ О ПРИНЯТИИ НА УЧЕТ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ЖИЛОГО(ЫХ) ПОМЕЩЕНИЯ(ИЙ)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НА ПР</w:t>
      </w:r>
      <w:r>
        <w:rPr>
          <w:rFonts w:ascii="Times New Roman" w:hAnsi="Times New Roman" w:cs="Times New Roman"/>
          <w:sz w:val="28"/>
          <w:szCs w:val="28"/>
        </w:rPr>
        <w:t xml:space="preserve">АВЕ СОБСТВЕННОСТИ И О СДЕЛКАХ С </w:t>
      </w:r>
      <w:r w:rsidRPr="009E0A7B">
        <w:rPr>
          <w:rFonts w:ascii="Times New Roman" w:hAnsi="Times New Roman" w:cs="Times New Roman"/>
          <w:sz w:val="28"/>
          <w:szCs w:val="28"/>
        </w:rPr>
        <w:t>НИМ(И)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В ТЕЧЕНИЕ УКАЗАННОГО СРОКА</w:t>
      </w:r>
    </w:p>
    <w:p w:rsidR="00591326" w:rsidRPr="009E0A7B" w:rsidRDefault="00591326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91326" w:rsidRPr="004F69F0" w:rsidRDefault="00591326" w:rsidP="009E0A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91326" w:rsidRPr="004F69F0" w:rsidRDefault="00591326" w:rsidP="009E0A7B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591326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591326" w:rsidRPr="004F69F0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91326" w:rsidRPr="004F69F0" w:rsidRDefault="00591326" w:rsidP="009E0A7B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591326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591326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91326" w:rsidRPr="004F69F0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591326" w:rsidRPr="004F69F0" w:rsidRDefault="00591326" w:rsidP="009E0A7B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591326" w:rsidRDefault="00591326" w:rsidP="009E0A7B">
      <w:pPr>
        <w:pStyle w:val="ConsPlusNonformat"/>
      </w:pPr>
    </w:p>
    <w:p w:rsidR="00591326" w:rsidRDefault="00591326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я / я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следующее(ие) жилое(ые)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591326" w:rsidRDefault="00591326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128"/>
        <w:gridCol w:w="992"/>
        <w:gridCol w:w="992"/>
        <w:gridCol w:w="851"/>
        <w:gridCol w:w="1275"/>
        <w:gridCol w:w="1560"/>
        <w:gridCol w:w="992"/>
        <w:gridCol w:w="1523"/>
      </w:tblGrid>
      <w:tr w:rsidR="00591326" w:rsidRPr="00CC0521" w:rsidTr="00CC0521">
        <w:tc>
          <w:tcPr>
            <w:tcW w:w="540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8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Ф.И.О. право–облада-теля (заяви-теля или члена его семьи / подо-печного заяви-теля)</w:t>
            </w:r>
          </w:p>
        </w:tc>
        <w:tc>
          <w:tcPr>
            <w:tcW w:w="992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Вид жило-го поме-щения (жилой дом, часть жилого дома, квар-тира, часть квар-тиры, ком-ната)</w:t>
            </w:r>
          </w:p>
        </w:tc>
        <w:tc>
          <w:tcPr>
            <w:tcW w:w="992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Общая пло-щадь жилого поме-щения (кв.м)</w:t>
            </w:r>
          </w:p>
        </w:tc>
        <w:tc>
          <w:tcPr>
            <w:tcW w:w="851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Адрес жило-го поме-ще-ния</w:t>
            </w:r>
          </w:p>
        </w:tc>
        <w:tc>
          <w:tcPr>
            <w:tcW w:w="1275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Наиме-нование (дого-вор, решение суда, акт органа местного самоуп-равления и т.д.) и реквизи-ты (номер, дата) право-устанав-ливающ-его доку-мента</w:t>
            </w:r>
          </w:p>
        </w:tc>
        <w:tc>
          <w:tcPr>
            <w:tcW w:w="1560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Вид права (общая совместная собствен-ность, общая долевая собствен-ность), размер доли в праве, Ф.И.О. других участников общей</w:t>
            </w:r>
          </w:p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совместной собствен-ности или общей доле-вой собст-венности</w:t>
            </w:r>
          </w:p>
        </w:tc>
        <w:tc>
          <w:tcPr>
            <w:tcW w:w="992" w:type="dxa"/>
          </w:tcPr>
          <w:p w:rsidR="00591326" w:rsidRPr="00CC0521" w:rsidRDefault="00591326" w:rsidP="00BC77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Свиде-тель-ство о госу-дарст-венной реги-стра-ции права (серия, номер, дата выда-чи)</w:t>
            </w:r>
          </w:p>
        </w:tc>
        <w:tc>
          <w:tcPr>
            <w:tcW w:w="1523" w:type="dxa"/>
          </w:tcPr>
          <w:p w:rsidR="00591326" w:rsidRPr="00CC0521" w:rsidRDefault="00591326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Вид (договор купли – продажи, дарения, раздела, мены и т.д.) и реквизиты (номер и дата догово-ра, номер и дата регист-рации дого-вора)</w:t>
            </w:r>
            <w:r w:rsidRPr="00CC0521">
              <w:t xml:space="preserve"> </w:t>
            </w:r>
            <w:hyperlink w:anchor="Par323" w:history="1">
              <w:r w:rsidRPr="00CC0521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CC052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 – правовой сделки, совершен-ной с жи-лым поме-щением</w:t>
            </w:r>
          </w:p>
        </w:tc>
      </w:tr>
      <w:tr w:rsidR="00591326" w:rsidRPr="00CC0521" w:rsidTr="00CC0521">
        <w:tc>
          <w:tcPr>
            <w:tcW w:w="540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:rsidR="00591326" w:rsidRPr="00CC0521" w:rsidRDefault="00591326" w:rsidP="00CC05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591326" w:rsidRPr="00660194" w:rsidRDefault="00591326" w:rsidP="00660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326" w:rsidRPr="00660194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591326" w:rsidRPr="00660194" w:rsidRDefault="00591326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323"/>
      <w:bookmarkEnd w:id="1"/>
      <w:r w:rsidRPr="00660194">
        <w:rPr>
          <w:rFonts w:ascii="Times New Roman" w:hAnsi="Times New Roman" w:cs="Times New Roman"/>
          <w:sz w:val="28"/>
          <w:szCs w:val="28"/>
        </w:rPr>
        <w:t xml:space="preserve">    &lt;*&gt; в случае, если сделки с обозначенными жилыми помещениями в</w:t>
      </w:r>
    </w:p>
    <w:p w:rsidR="00591326" w:rsidRPr="00660194" w:rsidRDefault="00591326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>указанный срок не совершались, в графе 9 ставится прочерк.</w:t>
      </w:r>
    </w:p>
    <w:p w:rsidR="00591326" w:rsidRPr="00925A8E" w:rsidRDefault="00591326" w:rsidP="00925A8E">
      <w:pPr>
        <w:pStyle w:val="ConsPlusNonformat"/>
      </w:pPr>
    </w:p>
    <w:p w:rsidR="00591326" w:rsidRDefault="00591326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591326" w:rsidRDefault="00591326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6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Уголовного   кодекса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Федерации, за подделку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591326" w:rsidRDefault="00591326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6" w:rsidRDefault="00591326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>
        <w:rPr>
          <w:rFonts w:ascii="Times New Roman" w:hAnsi="Times New Roman" w:cs="Times New Roman"/>
          <w:sz w:val="28"/>
          <w:szCs w:val="28"/>
        </w:rPr>
        <w:t>_____ листах.</w:t>
      </w:r>
    </w:p>
    <w:p w:rsidR="00591326" w:rsidRDefault="00591326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</w:p>
    <w:p w:rsidR="00591326" w:rsidRPr="004F39F1" w:rsidRDefault="00591326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591326" w:rsidRPr="004F39F1" w:rsidRDefault="00591326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591326" w:rsidRPr="004F39F1" w:rsidRDefault="00591326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591326" w:rsidRPr="003C213D" w:rsidRDefault="00591326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591326" w:rsidRPr="003C213D" w:rsidRDefault="00591326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591326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591326" w:rsidRDefault="00591326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591326" w:rsidRDefault="00591326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591326" w:rsidRDefault="00591326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591326" w:rsidRPr="003C213D" w:rsidRDefault="00591326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591326" w:rsidRDefault="0059132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326" w:rsidRDefault="0059132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326" w:rsidRPr="0058119A" w:rsidRDefault="0059132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326" w:rsidRPr="0058119A" w:rsidRDefault="0059132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591326" w:rsidRPr="0058119A" w:rsidRDefault="00591326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В.П.Гришков</w:t>
      </w:r>
    </w:p>
    <w:p w:rsidR="00591326" w:rsidRDefault="00591326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91326" w:rsidRPr="009A34FD" w:rsidRDefault="00591326" w:rsidP="00102FF9">
      <w:pPr>
        <w:autoSpaceDE w:val="0"/>
        <w:autoSpaceDN w:val="0"/>
        <w:adjustRightInd w:val="0"/>
        <w:spacing w:after="0" w:line="240" w:lineRule="auto"/>
      </w:pPr>
    </w:p>
    <w:sectPr w:rsidR="00591326" w:rsidRPr="009A34FD" w:rsidSect="00925A8E">
      <w:headerReference w:type="default" r:id="rId8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326" w:rsidRDefault="00591326" w:rsidP="00637948">
      <w:pPr>
        <w:spacing w:after="0" w:line="240" w:lineRule="auto"/>
      </w:pPr>
      <w:r>
        <w:separator/>
      </w:r>
    </w:p>
  </w:endnote>
  <w:endnote w:type="continuationSeparator" w:id="0">
    <w:p w:rsidR="00591326" w:rsidRDefault="0059132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326" w:rsidRDefault="00591326" w:rsidP="00637948">
      <w:pPr>
        <w:spacing w:after="0" w:line="240" w:lineRule="auto"/>
      </w:pPr>
      <w:r>
        <w:separator/>
      </w:r>
    </w:p>
  </w:footnote>
  <w:footnote w:type="continuationSeparator" w:id="0">
    <w:p w:rsidR="00591326" w:rsidRDefault="0059132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326" w:rsidRDefault="00591326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591326" w:rsidRDefault="005913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2BAB"/>
    <w:rsid w:val="00014259"/>
    <w:rsid w:val="00017E48"/>
    <w:rsid w:val="00040295"/>
    <w:rsid w:val="00076C2F"/>
    <w:rsid w:val="000904A6"/>
    <w:rsid w:val="00092033"/>
    <w:rsid w:val="000B3347"/>
    <w:rsid w:val="00102FF9"/>
    <w:rsid w:val="00104D1E"/>
    <w:rsid w:val="00106692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876D7"/>
    <w:rsid w:val="003C213D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307CC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326"/>
    <w:rsid w:val="00591A20"/>
    <w:rsid w:val="005E1A70"/>
    <w:rsid w:val="005F69C4"/>
    <w:rsid w:val="00615C5A"/>
    <w:rsid w:val="00625D8E"/>
    <w:rsid w:val="00627EF5"/>
    <w:rsid w:val="00637948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519F3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97298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A275E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C0521"/>
    <w:rsid w:val="00CC0B4A"/>
    <w:rsid w:val="00CD5348"/>
    <w:rsid w:val="00CE6663"/>
    <w:rsid w:val="00CE6FD6"/>
    <w:rsid w:val="00D42F58"/>
    <w:rsid w:val="00D74107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98B491FB9F0764F324A86AD509874B59A6ECA98A41AAB77355254740852AD950A1028D2EDCAE792BnC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2BA9D81C0613F48956E2AC079CFBA35B2A00EB2384CEC50703B1A0789EA59FE9FD9CCA0696CA19k5w0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1466</TotalTime>
  <Pages>3</Pages>
  <Words>741</Words>
  <Characters>4230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dcterms:created xsi:type="dcterms:W3CDTF">2014-01-13T14:03:00Z</dcterms:created>
  <dcterms:modified xsi:type="dcterms:W3CDTF">2015-03-20T06:02:00Z</dcterms:modified>
</cp:coreProperties>
</file>